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Darlington</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Darlington</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Darlington</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Darlington</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Darlington</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6.8%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Darlington are estimated to have a score of 1-2 on the PGSI (low-risk gambling), whilst </w:t>
      </w:r>
      <w:r w:rsidRPr="00773DF7">
        <w:rPr>
          <w:rFonts w:ascii="Libre Franklin Light" w:hAnsi="Libre Franklin Light" w:cs="Calibri Light"/>
          <w:b/>
          <w:bCs/>
          <w:color w:val="C45911" w:themeColor="accent2" w:themeShade="BF"/>
        </w:rPr>
        <w:t xml:space="preserve">5.1%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3.7%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58.3% </w:t>
      </w:r>
      <w:r w:rsidRPr="004747BF">
        <w:rPr>
          <w:rFonts w:ascii="Libre Franklin Light" w:eastAsia="Times New Roman" w:hAnsi="Libre Franklin Light" w:cs="Calibri Light"/>
        </w:rPr>
        <w:t xml:space="preserve">of those respondents classified as PGSI 8+ in Darlington</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Darlington is estimated to be </w:t>
      </w:r>
      <w:r w:rsidRPr="00773DF7">
        <w:rPr>
          <w:rFonts w:ascii="Libre Franklin Light" w:eastAsia="Times New Roman" w:hAnsi="Libre Franklin Light" w:cs="Calibri Light"/>
          <w:b/>
          <w:bCs/>
          <w:color w:val="C45911" w:themeColor="accent2" w:themeShade="BF"/>
        </w:rPr>
        <w:t xml:space="preserve">£2,193,857</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Darlington</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higher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15.6%</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Darlington</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6.8%</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Darlington</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5.1%</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Darlington</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3.7%</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higher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Darlington.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Darlington</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Darlington.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Darlington</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5.9%</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12.2%</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Darlington</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58.3%</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Darlington.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Darlington</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5.9%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12.5%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Darlington</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Darlington</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54.3%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Darlington</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Darlington</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Darlington</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£2,193,857</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Darlington</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£35,734</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£739,006</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£52,940</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£14,889</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£27,297</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£1,323,991</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£2,193,857</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Darlington</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Darlington</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19.7%</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Darlington</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19.3%</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Darlington</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5.8%</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Darlington</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1.8%</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Darlington</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56.8%</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Darlington</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19.7%</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Darlington</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19.3%</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Darlington</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5.8%</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Darlington</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1.8%</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Darlington</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56.8%</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Darlington</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6F8197B4-BB06-427E-9D96-E789FEE6F7E5}"/>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